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89EE" w14:textId="77777777" w:rsidR="00725EA4" w:rsidRDefault="00725EA4" w:rsidP="00725E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SWADEL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fl.1448-93)</w:t>
      </w:r>
    </w:p>
    <w:p w14:paraId="6E7450DD" w14:textId="77777777" w:rsidR="00725EA4" w:rsidRDefault="00725EA4" w:rsidP="00725E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7F4F3394" w14:textId="77777777" w:rsidR="00725EA4" w:rsidRDefault="00725EA4" w:rsidP="00725E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7ABA5E" w14:textId="77777777" w:rsidR="00725EA4" w:rsidRDefault="00725EA4" w:rsidP="00725E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C5688" w14:textId="77777777" w:rsidR="00725EA4" w:rsidRDefault="00725EA4" w:rsidP="00725E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1448</w:t>
      </w:r>
      <w:r>
        <w:rPr>
          <w:rFonts w:ascii="Times New Roman" w:hAnsi="Times New Roman" w:cs="Times New Roman"/>
          <w:sz w:val="24"/>
          <w:szCs w:val="24"/>
        </w:rPr>
        <w:tab/>
        <w:t xml:space="preserve">Resident graduate.   </w:t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188)</w:t>
      </w:r>
    </w:p>
    <w:p w14:paraId="2AA06398" w14:textId="77777777" w:rsidR="00725EA4" w:rsidRDefault="00725EA4" w:rsidP="00725EA4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 xml:space="preserve">       1465-93</w:t>
      </w:r>
      <w:r>
        <w:rPr>
          <w:rFonts w:ascii="Times New Roman" w:hAnsi="Times New Roman" w:cs="Times New Roman"/>
          <w:sz w:val="24"/>
          <w:szCs w:val="24"/>
        </w:rPr>
        <w:tab/>
        <w:t>Perhaps Rector of Great Lees, Essex.</w:t>
      </w:r>
      <w:r>
        <w:t xml:space="preserve">   (ibid.)</w:t>
      </w:r>
    </w:p>
    <w:p w14:paraId="66197CEF" w14:textId="77777777" w:rsidR="00725EA4" w:rsidRDefault="00725EA4" w:rsidP="00725EA4">
      <w:pPr>
        <w:pStyle w:val="NoSpacing"/>
      </w:pPr>
    </w:p>
    <w:p w14:paraId="7ADAB7EF" w14:textId="77777777" w:rsidR="00725EA4" w:rsidRDefault="00725EA4" w:rsidP="00725EA4">
      <w:pPr>
        <w:pStyle w:val="NoSpacing"/>
      </w:pPr>
    </w:p>
    <w:p w14:paraId="33CF473B" w14:textId="77777777" w:rsidR="00725EA4" w:rsidRDefault="00725EA4" w:rsidP="00725EA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4888">
        <w:rPr>
          <w:rFonts w:ascii="Times New Roman" w:hAnsi="Times New Roman" w:cs="Times New Roman"/>
          <w:sz w:val="24"/>
          <w:szCs w:val="24"/>
        </w:rPr>
        <w:t>26 August 2021</w:t>
      </w:r>
    </w:p>
    <w:p w14:paraId="4BF167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CBD0B" w14:textId="77777777" w:rsidR="00725EA4" w:rsidRDefault="00725EA4" w:rsidP="009139A6">
      <w:r>
        <w:separator/>
      </w:r>
    </w:p>
  </w:endnote>
  <w:endnote w:type="continuationSeparator" w:id="0">
    <w:p w14:paraId="5C1EF677" w14:textId="77777777" w:rsidR="00725EA4" w:rsidRDefault="00725E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123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B06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7F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C51B3" w14:textId="77777777" w:rsidR="00725EA4" w:rsidRDefault="00725EA4" w:rsidP="009139A6">
      <w:r>
        <w:separator/>
      </w:r>
    </w:p>
  </w:footnote>
  <w:footnote w:type="continuationSeparator" w:id="0">
    <w:p w14:paraId="43BB9E46" w14:textId="77777777" w:rsidR="00725EA4" w:rsidRDefault="00725E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14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EA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94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A4"/>
    <w:rsid w:val="000666E0"/>
    <w:rsid w:val="002510B7"/>
    <w:rsid w:val="005C130B"/>
    <w:rsid w:val="00725EA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D9B63"/>
  <w15:chartTrackingRefBased/>
  <w15:docId w15:val="{6C2F017A-BCE3-4389-831E-C8E1116A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2021-09-21T10:06:00Z</dcterms:created>
  <dcterms:modified xsi:type="dcterms:W3CDTF">2021-09-21T10:07:00Z</dcterms:modified>
</cp:coreProperties>
</file>